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26BDE6D7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CB1A4E">
        <w:rPr>
          <w:rFonts w:cs="Arial"/>
          <w:b/>
          <w:color w:val="2F5496" w:themeColor="accent5" w:themeShade="BF"/>
          <w:sz w:val="36"/>
          <w:szCs w:val="32"/>
        </w:rPr>
        <w:t>Guia XML - Mensagem CC432A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A" w14:textId="6B0F6079" w:rsidR="001703D5" w:rsidRDefault="00767C7B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767C7B">
        <w:rPr>
          <w:rFonts w:cs="Arial"/>
          <w:b/>
          <w:color w:val="2F5496" w:themeColor="accent5" w:themeShade="BF"/>
          <w:sz w:val="28"/>
          <w:szCs w:val="24"/>
        </w:rPr>
        <w:t>Notificação de Apresentação das Mercadorias</w:t>
      </w:r>
    </w:p>
    <w:p w14:paraId="47F4F546" w14:textId="6CFAE2CA" w:rsidR="00767C7B" w:rsidRDefault="00767C7B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</w:p>
    <w:p w14:paraId="6FDB6307" w14:textId="77777777" w:rsidR="00767C7B" w:rsidRDefault="00767C7B" w:rsidP="007A4B9F">
      <w:pPr>
        <w:ind w:left="3969"/>
        <w:rPr>
          <w:noProof/>
          <w:lang w:eastAsia="pt-PT"/>
        </w:rPr>
      </w:pPr>
    </w:p>
    <w:p w14:paraId="27CE207B" w14:textId="75C829F6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83566B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000000" w:rsidP="00B25815">
            <w:pPr>
              <w:spacing w:after="0"/>
            </w:pPr>
            <w:fldSimple w:instr=" DOCPROPERTY Class \* CHARFORMAT ">
              <w:r w:rsidR="00063BDB">
                <w:t>100.10.600</w:t>
              </w:r>
            </w:fldSimple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9792DF8" w:rsidR="006A2AFC" w:rsidRDefault="00000000" w:rsidP="004323E3">
            <w:pPr>
              <w:spacing w:after="0"/>
            </w:pPr>
            <w:fldSimple w:instr=" DOCPROPERTY Versao  \* CHARFORMAT ">
              <w:r w:rsidR="00CB1A4E">
                <w:t>1.1</w:t>
              </w:r>
            </w:fldSimple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19CB358E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40481A4" w:rsidR="00CE079E" w:rsidRPr="004176AD" w:rsidRDefault="00A77135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83566B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197EF9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012E00FD" w:rsidR="00CE079E" w:rsidRPr="004176AD" w:rsidRDefault="00CB1A4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24BCAA85" w:rsidR="00CE079E" w:rsidRPr="004176AD" w:rsidRDefault="0083566B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6FFDBFB" w14:textId="77777777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6A1F2B">
              <w:rPr>
                <w:rFonts w:cs="Arial"/>
                <w:color w:val="000000" w:themeColor="text1"/>
                <w:sz w:val="18"/>
              </w:rPr>
              <w:t xml:space="preserve">Alterações realizadas à descrição dos </w:t>
            </w:r>
            <w:proofErr w:type="spellStart"/>
            <w:r w:rsidRPr="006A1F2B">
              <w:rPr>
                <w:rFonts w:cs="Arial"/>
                <w:color w:val="000000" w:themeColor="text1"/>
                <w:sz w:val="18"/>
              </w:rPr>
              <w:t>ED´s</w:t>
            </w:r>
            <w:proofErr w:type="spellEnd"/>
            <w:r w:rsidRPr="006A1F2B">
              <w:rPr>
                <w:rFonts w:cs="Arial"/>
                <w:color w:val="000000" w:themeColor="text1"/>
                <w:sz w:val="18"/>
              </w:rPr>
              <w:t xml:space="preserve"> no 'GRUPOS E DADOS':"</w:t>
            </w:r>
          </w:p>
          <w:p w14:paraId="10A70BB8" w14:textId="3F932350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6A1F2B">
              <w:rPr>
                <w:rFonts w:cs="Arial"/>
                <w:color w:val="000000" w:themeColor="text1"/>
                <w:sz w:val="18"/>
              </w:rPr>
              <w:t>- ED 19 07 044 000: para 'Número da adição da declaração'</w:t>
            </w:r>
            <w:r w:rsidR="009A0C1C">
              <w:rPr>
                <w:rFonts w:cs="Arial"/>
                <w:color w:val="000000" w:themeColor="text1"/>
                <w:sz w:val="18"/>
              </w:rPr>
              <w:t>.</w:t>
            </w:r>
          </w:p>
          <w:p w14:paraId="73795C05" w14:textId="3FE780EC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6A1F2B">
              <w:rPr>
                <w:rFonts w:cs="Arial"/>
                <w:color w:val="000000" w:themeColor="text1"/>
                <w:sz w:val="18"/>
              </w:rPr>
              <w:t>- 'Estância Aduaneira' para 'Estância aduaneira'</w:t>
            </w:r>
            <w:r w:rsidR="009A0C1C">
              <w:rPr>
                <w:rFonts w:cs="Arial"/>
                <w:color w:val="000000" w:themeColor="text1"/>
                <w:sz w:val="18"/>
              </w:rPr>
              <w:t>.</w:t>
            </w:r>
          </w:p>
          <w:p w14:paraId="11CC2547" w14:textId="77777777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5FBED933" w14:textId="77777777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6A1F2B">
              <w:rPr>
                <w:rFonts w:cs="Arial"/>
                <w:color w:val="000000" w:themeColor="text1"/>
                <w:sz w:val="18"/>
              </w:rPr>
              <w:t>OBSERVAÇÕES alteradas:</w:t>
            </w:r>
          </w:p>
          <w:p w14:paraId="379F7383" w14:textId="47529558" w:rsidR="006A1F2B" w:rsidRPr="006A1F2B" w:rsidRDefault="009A0C1C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6A1F2B" w:rsidRPr="006A1F2B">
              <w:rPr>
                <w:rFonts w:cs="Arial"/>
                <w:color w:val="000000" w:themeColor="text1"/>
                <w:sz w:val="18"/>
              </w:rPr>
              <w:t xml:space="preserve">ED 16 15 046 000: Adicionado código V como código possível de ser utilizado nacionalmente. </w:t>
            </w:r>
          </w:p>
          <w:p w14:paraId="7B1F3756" w14:textId="77777777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79ADAC5" w14:textId="77777777" w:rsidR="006A1F2B" w:rsidRPr="006A1F2B" w:rsidRDefault="006A1F2B" w:rsidP="006A1F2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6A1F2B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3541E1D8" w14:textId="7D48DF41" w:rsidR="00CE079E" w:rsidRPr="00340B50" w:rsidRDefault="00340B50" w:rsidP="006A1F2B">
            <w:pPr>
              <w:spacing w:after="0"/>
              <w:rPr>
                <w:rFonts w:eastAsia="Arial" w:cs="Arial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ED Remessa: passou a </w:t>
            </w:r>
            <w:proofErr w:type="spellStart"/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>consignment</w:t>
            </w:r>
            <w:proofErr w:type="spellEnd"/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35E389DF" w14:textId="720B2D4F" w:rsidR="00A77135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108" w:history="1">
            <w:r w:rsidR="00A77135" w:rsidRPr="003B228D">
              <w:rPr>
                <w:rStyle w:val="Hiperligao"/>
                <w:noProof/>
              </w:rPr>
              <w:t>1.</w:t>
            </w:r>
            <w:r w:rsidR="00A7713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A77135" w:rsidRPr="003B228D">
              <w:rPr>
                <w:rStyle w:val="Hiperligao"/>
                <w:noProof/>
              </w:rPr>
              <w:t>CC432A - Notificação de Apresentação das Mercadorias – Mapeamento da Mensagem de Notificação de Apresentação das Mercadorias</w:t>
            </w:r>
            <w:r w:rsidR="00A77135">
              <w:rPr>
                <w:noProof/>
                <w:webHidden/>
              </w:rPr>
              <w:tab/>
            </w:r>
            <w:r w:rsidR="00A77135">
              <w:rPr>
                <w:noProof/>
                <w:webHidden/>
              </w:rPr>
              <w:fldChar w:fldCharType="begin"/>
            </w:r>
            <w:r w:rsidR="00A77135">
              <w:rPr>
                <w:noProof/>
                <w:webHidden/>
              </w:rPr>
              <w:instrText xml:space="preserve"> PAGEREF _Toc127539108 \h </w:instrText>
            </w:r>
            <w:r w:rsidR="00A77135">
              <w:rPr>
                <w:noProof/>
                <w:webHidden/>
              </w:rPr>
            </w:r>
            <w:r w:rsidR="00A77135">
              <w:rPr>
                <w:noProof/>
                <w:webHidden/>
              </w:rPr>
              <w:fldChar w:fldCharType="separate"/>
            </w:r>
            <w:r w:rsidR="00A77135">
              <w:rPr>
                <w:noProof/>
                <w:webHidden/>
              </w:rPr>
              <w:t>4</w:t>
            </w:r>
            <w:r w:rsidR="00A77135">
              <w:rPr>
                <w:noProof/>
                <w:webHidden/>
              </w:rPr>
              <w:fldChar w:fldCharType="end"/>
            </w:r>
          </w:hyperlink>
        </w:p>
        <w:p w14:paraId="752CFD43" w14:textId="1629F16A" w:rsidR="00A77135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109" w:history="1">
            <w:r w:rsidR="00A77135" w:rsidRPr="003B228D">
              <w:rPr>
                <w:rStyle w:val="Hiperligao"/>
                <w:noProof/>
              </w:rPr>
              <w:t>2.</w:t>
            </w:r>
            <w:r w:rsidR="00A7713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A77135" w:rsidRPr="003B228D">
              <w:rPr>
                <w:rStyle w:val="Hiperligao"/>
                <w:noProof/>
              </w:rPr>
              <w:t>Legenda</w:t>
            </w:r>
            <w:r w:rsidR="00A77135">
              <w:rPr>
                <w:noProof/>
                <w:webHidden/>
              </w:rPr>
              <w:tab/>
            </w:r>
            <w:r w:rsidR="00A77135">
              <w:rPr>
                <w:noProof/>
                <w:webHidden/>
              </w:rPr>
              <w:fldChar w:fldCharType="begin"/>
            </w:r>
            <w:r w:rsidR="00A77135">
              <w:rPr>
                <w:noProof/>
                <w:webHidden/>
              </w:rPr>
              <w:instrText xml:space="preserve"> PAGEREF _Toc127539109 \h </w:instrText>
            </w:r>
            <w:r w:rsidR="00A77135">
              <w:rPr>
                <w:noProof/>
                <w:webHidden/>
              </w:rPr>
            </w:r>
            <w:r w:rsidR="00A77135">
              <w:rPr>
                <w:noProof/>
                <w:webHidden/>
              </w:rPr>
              <w:fldChar w:fldCharType="separate"/>
            </w:r>
            <w:r w:rsidR="00A77135">
              <w:rPr>
                <w:noProof/>
                <w:webHidden/>
              </w:rPr>
              <w:t>8</w:t>
            </w:r>
            <w:r w:rsidR="00A77135">
              <w:rPr>
                <w:noProof/>
                <w:webHidden/>
              </w:rPr>
              <w:fldChar w:fldCharType="end"/>
            </w:r>
          </w:hyperlink>
        </w:p>
        <w:p w14:paraId="78C582F1" w14:textId="59FCD798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24C85434" w14:textId="77777777" w:rsidR="006A1F2B" w:rsidRPr="00CE16A4" w:rsidRDefault="006A1F2B" w:rsidP="006A1F2B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4B5A4737" w14:textId="21FB447B" w:rsidR="00A77135" w:rsidRDefault="006A1F2B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9117" w:history="1">
        <w:r w:rsidR="00A77135" w:rsidRPr="00B07F7C">
          <w:rPr>
            <w:rStyle w:val="Hiperligao"/>
            <w:noProof/>
          </w:rPr>
          <w:t>Tabela 1 – elementos de dados da mensagem cc432a</w:t>
        </w:r>
        <w:r w:rsidR="00A77135">
          <w:rPr>
            <w:noProof/>
            <w:webHidden/>
          </w:rPr>
          <w:tab/>
        </w:r>
        <w:r w:rsidR="00A77135">
          <w:rPr>
            <w:noProof/>
            <w:webHidden/>
          </w:rPr>
          <w:fldChar w:fldCharType="begin"/>
        </w:r>
        <w:r w:rsidR="00A77135">
          <w:rPr>
            <w:noProof/>
            <w:webHidden/>
          </w:rPr>
          <w:instrText xml:space="preserve"> PAGEREF _Toc127539117 \h </w:instrText>
        </w:r>
        <w:r w:rsidR="00A77135">
          <w:rPr>
            <w:noProof/>
            <w:webHidden/>
          </w:rPr>
        </w:r>
        <w:r w:rsidR="00A77135">
          <w:rPr>
            <w:noProof/>
            <w:webHidden/>
          </w:rPr>
          <w:fldChar w:fldCharType="separate"/>
        </w:r>
        <w:r w:rsidR="00A77135">
          <w:rPr>
            <w:noProof/>
            <w:webHidden/>
          </w:rPr>
          <w:t>7</w:t>
        </w:r>
        <w:r w:rsidR="00A77135">
          <w:rPr>
            <w:noProof/>
            <w:webHidden/>
          </w:rPr>
          <w:fldChar w:fldCharType="end"/>
        </w:r>
      </w:hyperlink>
    </w:p>
    <w:p w14:paraId="0288C831" w14:textId="616AD628" w:rsidR="00701B37" w:rsidRPr="006A1F2B" w:rsidRDefault="006A1F2B" w:rsidP="006A1F2B">
      <w:pPr>
        <w:sectPr w:rsidR="00701B37" w:rsidRPr="006A1F2B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74BFA9DB" w14:textId="77777777" w:rsidR="001D45CB" w:rsidRDefault="001D45CB" w:rsidP="001D45CB">
      <w:pPr>
        <w:pStyle w:val="Ttulo1"/>
        <w:numPr>
          <w:ilvl w:val="0"/>
          <w:numId w:val="34"/>
        </w:numPr>
        <w:tabs>
          <w:tab w:val="clear" w:pos="720"/>
          <w:tab w:val="num" w:pos="360"/>
        </w:tabs>
        <w:ind w:left="432" w:hanging="432"/>
      </w:pPr>
      <w:bookmarkStart w:id="0" w:name="_Toc111737165"/>
      <w:bookmarkStart w:id="1" w:name="_Toc127539108"/>
      <w:r>
        <w:lastRenderedPageBreak/>
        <w:t>CC432A - Notificação de Apresentação das Mercadorias – Mapeamento da Mensagem de Notificação de Apresentação das Mercadorias</w:t>
      </w:r>
      <w:bookmarkEnd w:id="0"/>
      <w:bookmarkEnd w:id="1"/>
      <w:r>
        <w:t xml:space="preserve"> </w:t>
      </w:r>
    </w:p>
    <w:p w14:paraId="50B44BD0" w14:textId="77777777" w:rsidR="00497C18" w:rsidRDefault="00497C18" w:rsidP="00497C18"/>
    <w:p w14:paraId="2D7FFCAC" w14:textId="1B1B2D24" w:rsidR="004F7761" w:rsidRDefault="0051731A" w:rsidP="004F7761">
      <w:r>
        <w:t>Mensagem do Operador para comunicar à AT que a apresentação das mercadorias foi realizada: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3369"/>
        <w:gridCol w:w="622"/>
        <w:gridCol w:w="815"/>
        <w:gridCol w:w="3274"/>
        <w:gridCol w:w="3346"/>
        <w:gridCol w:w="410"/>
      </w:tblGrid>
      <w:tr w:rsidR="00DE46D4" w:rsidRPr="00011D9D" w14:paraId="0C37046B" w14:textId="77777777" w:rsidTr="00DE46D4">
        <w:trPr>
          <w:trHeight w:val="709"/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EB369F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19B5856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F98CEA2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43BEC34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9E14813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2970227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063A78C0" w14:textId="77777777" w:rsidR="00DE46D4" w:rsidRPr="00011D9D" w:rsidRDefault="00DE46D4" w:rsidP="003C3A6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11D9D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DE46D4" w14:paraId="50520A79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125DC" w14:textId="77777777" w:rsidR="00DE46D4" w:rsidRDefault="00DE46D4" w:rsidP="003C3A64">
            <w:pPr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62A1B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CC432A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8A4F0F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7D8F4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1ACEB3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&lt;CC432A&gt;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87C80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4CFB51" w14:textId="77777777" w:rsidR="00DE46D4" w:rsidRDefault="00DE46D4" w:rsidP="003C3A64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DE46D4" w14:paraId="12724A97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898B3" w14:textId="77777777" w:rsidR="00DE46D4" w:rsidRDefault="00DE46D4" w:rsidP="003C3A64"/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6F594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F7EDA1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4228A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DD516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47560" w14:textId="77777777" w:rsidR="00DE46D4" w:rsidRDefault="00DE46D4" w:rsidP="003C3A64">
            <w:pPr>
              <w:jc w:val="both"/>
              <w:rPr>
                <w:rFonts w:eastAsia="Arial" w:cs="Arial"/>
                <w:szCs w:val="22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7A92E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59E6C4C4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4684" w14:textId="77777777" w:rsidR="00DE46D4" w:rsidRDefault="00DE46D4" w:rsidP="003C3A64"/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109E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4EFE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5F10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94CC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217E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87E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481C5BB0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8C37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DADE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5C06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493D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9B0E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1F29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2EC7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3A35FF38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4F26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20F9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C4D4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D7BA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C4D2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ACB7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CF35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442D487C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CE73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FA13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A51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06D3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BCD1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AE9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8F3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5328861B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A187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81C6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894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02D4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496B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75E0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CA5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48C34CA5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A87A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3507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05D1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E637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83CE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35AC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FE66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5185F48D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03B9F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C08E6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E13A1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3EA8B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9B549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C5C74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AB0D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5AB66AFF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B578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73D0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EDC0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838A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617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r w:rsidRPr="00DB57ED">
              <w:rPr>
                <w:b/>
                <w:bCs/>
                <w:snapToGrid w:val="0"/>
                <w:szCs w:val="24"/>
              </w:rPr>
              <w:t>importCustomsOffice&gt;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274F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B34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5964A12E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210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0918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A9E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228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F70C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8491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763B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0DDD5080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84332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694B3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3986E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B821C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B5752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&lt;CustomsOfficePresentation&gt;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1B4E4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548F9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220EC7DF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0262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592C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B24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C1C2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981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1E3D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E2BA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779EC354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688BC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85C26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44256D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5C97BE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6495D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A9397E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F8645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3C4FDF0A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6B8C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13 05 016 000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A16A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4B42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DE19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24A0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C2CD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008B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44151E06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56ED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A933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0F8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62F5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3B2D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15F3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D4A1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3CCFB5A0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2D977B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93893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C5904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F9A5C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1A632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19FDC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E90A5" w14:textId="77777777" w:rsidR="00DE46D4" w:rsidRDefault="00DE46D4" w:rsidP="003C3A64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E46D4" w14:paraId="5DF8D1BE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90FF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4043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19B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81AE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B6CB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67A2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7C2E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E46D4" w14:paraId="13444BB2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487B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6417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6BD2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2A3C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C8F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6ED8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2697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E46D4" w14:paraId="28456811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A12A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9642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3F30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CC6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6E0D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C7F4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D6AD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E46D4" w14:paraId="0048D058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704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A8D4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A595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136F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35AF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26F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5738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E46D4" w14:paraId="36929E21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D8103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AF6AD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647F6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39ED4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10B98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66CB97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D45FC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7A1A2E8E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19B4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CD55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FF89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F373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63F5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9E65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7438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37DF716F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EFDA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5830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E2B0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24B9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9C2F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7BC9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9726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E46D4" w14:paraId="4B50A0DD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F86FE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A85AD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Envio das mercadorias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A74206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9CA389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ACA4A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&lt;GoodsShipment&gt;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F34C0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47889C" w14:textId="77777777" w:rsidR="00DE46D4" w:rsidRDefault="00DE46D4" w:rsidP="003C3A6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E46D4" w14:paraId="61D5042A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8101B" w14:textId="77777777" w:rsidR="00DE46D4" w:rsidRDefault="00DE46D4" w:rsidP="003C3A64"/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EC322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0DBC6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C0E66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1463B" w14:textId="77777777" w:rsidR="00DE46D4" w:rsidRDefault="00DE46D4" w:rsidP="003C3A64">
            <w:pPr>
              <w:jc w:val="center"/>
            </w:pPr>
            <w:r w:rsidRPr="75620604">
              <w:rPr>
                <w:b/>
                <w:bCs/>
                <w:snapToGrid w:val="0"/>
                <w:color w:val="0000FF"/>
              </w:rPr>
              <w:t>&lt;Consignment&gt;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023D8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BEA37" w14:textId="77777777" w:rsidR="00DE46D4" w:rsidRDefault="00DE46D4" w:rsidP="003C3A64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E46D4" w14:paraId="29FBC5EC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0DA456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6525B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2421B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EBF82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58C76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&lt;TransportEquipment&gt;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A411E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0E2DA" w14:textId="77777777" w:rsidR="00DE46D4" w:rsidRDefault="00DE46D4" w:rsidP="003C3A64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E46D4" w14:paraId="05B07360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CAF9" w14:textId="77777777" w:rsidR="00DE46D4" w:rsidRDefault="00DE46D4" w:rsidP="003C3A64"/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7CEF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CBCB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0509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FF64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5FFF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63C0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6A19FC68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ED4F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DBD3" w14:textId="77777777" w:rsidR="00DE46D4" w:rsidRPr="00011D9D" w:rsidRDefault="00DE46D4" w:rsidP="003C3A64">
            <w:pPr>
              <w:rPr>
                <w:b/>
                <w:bCs/>
                <w:color w:val="000000"/>
                <w:szCs w:val="24"/>
              </w:rPr>
            </w:pPr>
            <w:r w:rsidRPr="00011D9D">
              <w:rPr>
                <w:b/>
                <w:bCs/>
                <w:color w:val="000000"/>
                <w:szCs w:val="24"/>
              </w:rPr>
              <w:t>Número de identificação de contentor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E541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998B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6CC6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&lt;containerIdentificationNumber&gt;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A465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A6EE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1B606C70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F51D0B" w14:textId="77777777" w:rsidR="00DE46D4" w:rsidRDefault="00DE46D4" w:rsidP="003C3A64">
            <w:pPr>
              <w:rPr>
                <w:color w:val="000000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7DAC1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Referência das mercadorias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FFAF4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8B2F24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C6361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&lt;GoodsReference&gt;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D37E9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6BDE9" w14:textId="77777777" w:rsidR="00DE46D4" w:rsidRDefault="00DE46D4" w:rsidP="003C3A64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E46D4" w14:paraId="411A8E1C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C187" w14:textId="77777777" w:rsidR="00DE46D4" w:rsidRDefault="00DE46D4" w:rsidP="003C3A64"/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44C4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DC30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CDC3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B81C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F732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F7BA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05DF771E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A575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58D1" w14:textId="77777777" w:rsidR="00DE46D4" w:rsidRPr="00011D9D" w:rsidRDefault="00DE46D4" w:rsidP="003C3A64">
            <w:pPr>
              <w:rPr>
                <w:b/>
                <w:bCs/>
                <w:color w:val="000000"/>
                <w:szCs w:val="24"/>
              </w:rPr>
            </w:pPr>
            <w:r w:rsidRPr="00011D9D">
              <w:rPr>
                <w:b/>
                <w:bCs/>
                <w:color w:val="000000"/>
                <w:szCs w:val="24"/>
              </w:rPr>
              <w:t>Número d</w:t>
            </w:r>
            <w:r>
              <w:rPr>
                <w:b/>
                <w:bCs/>
                <w:color w:val="000000"/>
                <w:szCs w:val="24"/>
              </w:rPr>
              <w:t>a</w:t>
            </w:r>
            <w:r w:rsidRPr="00011D9D">
              <w:rPr>
                <w:b/>
                <w:bCs/>
                <w:color w:val="000000"/>
                <w:szCs w:val="24"/>
              </w:rPr>
              <w:t xml:space="preserve"> adição da declaração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FF34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26FC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7B1F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&lt;declarationGoodsItemNumber&gt;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2B7B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D1A4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011B1023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97B29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6B5C0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176921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903C9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305F8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&lt;LocationOfGoods&gt;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8CDAB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6D30A" w14:textId="77777777" w:rsidR="00DE46D4" w:rsidRDefault="00DE46D4" w:rsidP="003C3A64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E46D4" w14:paraId="127B0B4B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B89B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16 15 045 000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407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4BD7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42C8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DE07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979F" w14:textId="77777777" w:rsidR="00DE46D4" w:rsidRPr="00011D9D" w:rsidRDefault="00DE46D4" w:rsidP="003C3A64">
            <w:pPr>
              <w:rPr>
                <w:color w:val="000000"/>
              </w:rPr>
            </w:pPr>
            <w:r w:rsidRPr="00EA2F61">
              <w:rPr>
                <w:color w:val="000000"/>
              </w:rPr>
              <w:t>Lista de Códigos: A - Localização designada B - Local autorizado C - Local aprovado D - Outros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9F2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5B574251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F1D3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DA43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EF12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37E3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0210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10BC" w14:textId="77777777" w:rsidR="00DE46D4" w:rsidRPr="00011D9D" w:rsidRDefault="00DE46D4" w:rsidP="003C3A64">
            <w:pPr>
              <w:rPr>
                <w:color w:val="000000"/>
              </w:rPr>
            </w:pPr>
            <w:r w:rsidRPr="002339B4">
              <w:rPr>
                <w:color w:val="000000"/>
              </w:rPr>
              <w:t>Da lista de códigos disponíveis apenas o código V, Y e Z podem ser utilizados nacionalmente: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A582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2BD04B3A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1250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6EB1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37CB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4920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3D6C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282E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65A5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4F323BBA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B334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C881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C506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2796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6602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&lt;authorisationNumber&gt;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1D44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7891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47FCC64A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1B5F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EC52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D358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A5E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2937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&lt;additionalIdentifier&gt;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0092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8F7F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E46D4" w14:paraId="4AC83DC7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FE5D7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14497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14CBF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89E07B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757EC9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DE4C1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D9634" w14:textId="77777777" w:rsidR="00DE46D4" w:rsidRDefault="00DE46D4" w:rsidP="003C3A64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E46D4" w14:paraId="7705F6DB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E2EA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333A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1A9A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5A50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9D22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F4AC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43B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6FAD8F45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C2A11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6A76B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17429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21CE3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B220E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65B04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AE5988" w14:textId="77777777" w:rsidR="00DE46D4" w:rsidRDefault="00DE46D4" w:rsidP="003C3A64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E46D4" w14:paraId="6991FBBB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343D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F0D5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1224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C518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17A4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B3F7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C5D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74E4FC90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3656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4F50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BA9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A09B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B0C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2CC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B57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:rsidRPr="00A0782A" w14:paraId="2AC2A034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A16DA" w14:textId="77777777" w:rsidR="00DE46D4" w:rsidRPr="00672D43" w:rsidRDefault="00DE46D4" w:rsidP="003C3A64">
            <w:pPr>
              <w:jc w:val="center"/>
            </w:pPr>
            <w:r w:rsidRPr="00672D43"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B6A75" w14:textId="77777777" w:rsidR="00DE46D4" w:rsidRPr="00672D43" w:rsidRDefault="00DE46D4" w:rsidP="003C3A64">
            <w:r w:rsidRPr="00672D43">
              <w:rPr>
                <w:b/>
                <w:bCs/>
                <w:snapToGrid w:val="0"/>
                <w:color w:val="0000FF"/>
              </w:rPr>
              <w:t>Operador económico</w:t>
            </w:r>
            <w:r w:rsidRPr="00672D43"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FFEC5C" w14:textId="77777777" w:rsidR="00DE46D4" w:rsidRPr="00672D43" w:rsidRDefault="00DE46D4" w:rsidP="003C3A64">
            <w:pPr>
              <w:jc w:val="center"/>
            </w:pPr>
            <w:r w:rsidRPr="00672D43">
              <w:rPr>
                <w:snapToGrid w:val="0"/>
                <w:color w:val="0000FF"/>
              </w:rPr>
              <w:t>C</w:t>
            </w:r>
            <w:r w:rsidRPr="00672D43"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B67F4" w14:textId="77777777" w:rsidR="00DE46D4" w:rsidRPr="00672D43" w:rsidRDefault="00DE46D4" w:rsidP="003C3A64">
            <w:pPr>
              <w:jc w:val="center"/>
            </w:pPr>
            <w:r w:rsidRPr="00672D43">
              <w:rPr>
                <w:snapToGrid w:val="0"/>
                <w:color w:val="0000FF"/>
              </w:rPr>
              <w:t>1x</w:t>
            </w:r>
            <w:r w:rsidRPr="00672D43"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FD003" w14:textId="77777777" w:rsidR="00DE46D4" w:rsidRPr="00672D43" w:rsidRDefault="00DE46D4" w:rsidP="003C3A64">
            <w:pPr>
              <w:jc w:val="center"/>
            </w:pPr>
            <w:r w:rsidRPr="00672D43">
              <w:rPr>
                <w:b/>
                <w:bCs/>
                <w:snapToGrid w:val="0"/>
                <w:color w:val="0000FF"/>
              </w:rPr>
              <w:t>&lt;EconomicOperator&gt;</w:t>
            </w:r>
            <w:r w:rsidRPr="00672D43"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BCACC" w14:textId="77777777" w:rsidR="00DE46D4" w:rsidRPr="00672D43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FC76F" w14:textId="77777777" w:rsidR="00DE46D4" w:rsidRPr="00672D43" w:rsidRDefault="00DE46D4" w:rsidP="003C3A64">
            <w:r w:rsidRPr="00672D43">
              <w:t>5</w:t>
            </w:r>
          </w:p>
        </w:tc>
      </w:tr>
      <w:tr w:rsidR="00DE46D4" w14:paraId="017F8ED8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AB2F" w14:textId="77777777" w:rsidR="00DE46D4" w:rsidRPr="00672D43" w:rsidRDefault="00DE46D4" w:rsidP="003C3A64">
            <w:pPr>
              <w:jc w:val="center"/>
              <w:rPr>
                <w:snapToGrid w:val="0"/>
                <w:szCs w:val="24"/>
              </w:rPr>
            </w:pPr>
            <w:r w:rsidRPr="00672D43"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D7B5" w14:textId="77777777" w:rsidR="00DE46D4" w:rsidRPr="00672D43" w:rsidRDefault="00DE46D4" w:rsidP="003C3A64">
            <w:pPr>
              <w:rPr>
                <w:b/>
                <w:bCs/>
                <w:color w:val="000000"/>
                <w:szCs w:val="24"/>
              </w:rPr>
            </w:pPr>
            <w:r w:rsidRPr="00672D43"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05FB" w14:textId="77777777" w:rsidR="00DE46D4" w:rsidRPr="00672D43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 w:rsidRPr="00672D43"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561C" w14:textId="77777777" w:rsidR="00DE46D4" w:rsidRPr="00672D43" w:rsidRDefault="00DE46D4" w:rsidP="003C3A64">
            <w:pPr>
              <w:jc w:val="center"/>
              <w:rPr>
                <w:color w:val="000000"/>
                <w:szCs w:val="24"/>
              </w:rPr>
            </w:pPr>
            <w:r w:rsidRPr="00672D43"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4789" w14:textId="77777777" w:rsidR="00DE46D4" w:rsidRPr="00672D43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72D43"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4B08" w14:textId="77777777" w:rsidR="00DE46D4" w:rsidRPr="00672D43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39E9" w14:textId="77777777" w:rsidR="00DE46D4" w:rsidRPr="00672D43" w:rsidRDefault="00DE46D4" w:rsidP="003C3A64">
            <w:pPr>
              <w:rPr>
                <w:color w:val="000000"/>
                <w:szCs w:val="24"/>
              </w:rPr>
            </w:pPr>
            <w:r w:rsidRPr="00672D43">
              <w:rPr>
                <w:color w:val="000000"/>
                <w:szCs w:val="24"/>
              </w:rPr>
              <w:t>6</w:t>
            </w:r>
          </w:p>
        </w:tc>
      </w:tr>
      <w:tr w:rsidR="00DE46D4" w14:paraId="408100FB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9796DD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835E12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CD051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0615C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3C729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C4756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9871C" w14:textId="77777777" w:rsidR="00DE46D4" w:rsidRDefault="00DE46D4" w:rsidP="003C3A64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E46D4" w14:paraId="4CFFDCC0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85C9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16 15 018 019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395F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EB0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F6AA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A04A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0A20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6642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5B8E402D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8560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C43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4C81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ECB8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325A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6291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0D2D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056F7F36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ED77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D662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33AA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ADDC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DE77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35B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DF69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7915D074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F9B6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6C58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52C6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317F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BE7D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3B9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2088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21960C78" w14:textId="77777777" w:rsidTr="00DE46D4">
        <w:trPr>
          <w:trHeight w:val="381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AE42E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40A43B" w14:textId="77777777" w:rsidR="00DE46D4" w:rsidRDefault="00DE46D4" w:rsidP="003C3A64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95E60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654C7" w14:textId="77777777" w:rsidR="00DE46D4" w:rsidRDefault="00DE46D4" w:rsidP="003C3A6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F3035" w14:textId="77777777" w:rsidR="00DE46D4" w:rsidRDefault="00DE46D4" w:rsidP="003C3A6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&lt;PostcodeAddress&gt;</w:t>
            </w:r>
            <w:r>
              <w:t xml:space="preserve">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939E5" w14:textId="77777777" w:rsidR="00DE46D4" w:rsidRDefault="00DE46D4" w:rsidP="003C3A64"/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EDB76" w14:textId="77777777" w:rsidR="00DE46D4" w:rsidRDefault="00DE46D4" w:rsidP="003C3A64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E46D4" w14:paraId="13EEBF96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1FD4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BF64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1BB8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4B1E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9F9B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1C0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A7CA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232472DA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90BE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AC28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39EC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DFD7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EB0F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81E1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7013" w14:textId="77777777" w:rsidR="00DE46D4" w:rsidRDefault="00DE46D4" w:rsidP="003C3A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E46D4" w14:paraId="37F747B2" w14:textId="77777777" w:rsidTr="00DE46D4">
        <w:trPr>
          <w:trHeight w:val="382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E8E4" w14:textId="77777777" w:rsidR="00DE46D4" w:rsidRDefault="00DE46D4" w:rsidP="003C3A6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488C" w14:textId="77777777" w:rsidR="00DE46D4" w:rsidRDefault="00DE46D4" w:rsidP="003C3A6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F4E9" w14:textId="77777777" w:rsidR="00DE46D4" w:rsidRDefault="00DE46D4" w:rsidP="003C3A6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3E27" w14:textId="77777777" w:rsidR="00DE46D4" w:rsidRDefault="00DE46D4" w:rsidP="003C3A6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7CA" w14:textId="77777777" w:rsidR="00DE46D4" w:rsidRDefault="00DE46D4" w:rsidP="003C3A6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8501" w14:textId="77777777" w:rsidR="00DE46D4" w:rsidRDefault="00DE46D4" w:rsidP="003C3A6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3FBE" w14:textId="77777777" w:rsidR="00DE46D4" w:rsidRDefault="00DE46D4" w:rsidP="006A1F2B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</w:tbl>
    <w:p w14:paraId="2486522E" w14:textId="3AA6423A" w:rsidR="00DE46D4" w:rsidRDefault="006A1F2B" w:rsidP="006A1F2B">
      <w:pPr>
        <w:pStyle w:val="Legenda"/>
        <w:jc w:val="center"/>
      </w:pPr>
      <w:bookmarkStart w:id="2" w:name="_Toc127539117"/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– elementos de dados da mensagem cc432a</w:t>
      </w:r>
      <w:bookmarkEnd w:id="2"/>
    </w:p>
    <w:p w14:paraId="5A3F5A64" w14:textId="2E87DEED" w:rsidR="00DE46D4" w:rsidRDefault="00DE46D4" w:rsidP="004F7761">
      <w:pPr>
        <w:sectPr w:rsidR="00DE46D4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3" w:name="_Toc107238333"/>
      <w:bookmarkStart w:id="4" w:name="_Toc127539109"/>
      <w:r w:rsidRPr="00C35F7D">
        <w:lastRenderedPageBreak/>
        <w:t>Legenda</w:t>
      </w:r>
      <w:bookmarkEnd w:id="3"/>
      <w:bookmarkEnd w:id="4"/>
    </w:p>
    <w:p w14:paraId="2D38BD53" w14:textId="77777777" w:rsidR="006A1F2B" w:rsidRDefault="006A1F2B" w:rsidP="006A1F2B">
      <w:pPr>
        <w:spacing w:before="120" w:after="0" w:line="360" w:lineRule="auto"/>
        <w:ind w:left="357"/>
        <w:rPr>
          <w:b/>
        </w:rPr>
      </w:pPr>
    </w:p>
    <w:p w14:paraId="182205C5" w14:textId="1C8B75F3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6C44059E" w14:textId="77777777" w:rsidR="005E35CB" w:rsidRPr="004E460D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0898814D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52709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23D769B9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19FFB5CD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1EE39EA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2B308194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EE7CDC0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1DCD3E6E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65E0C937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7B943937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0063E4F3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1352FC65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1A9786B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0D7DA541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28396863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3D66532A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19914AC0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5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75ED6F14" w14:textId="77777777" w:rsidR="005E35CB" w:rsidRPr="00FC5BE3" w:rsidRDefault="005E35CB" w:rsidP="005E35CB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30CB4F79" w14:textId="77777777" w:rsidR="005E35CB" w:rsidRPr="00FC5BE3" w:rsidRDefault="005E35CB" w:rsidP="005E35CB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02B49C85" w14:textId="77777777" w:rsidR="005E35CB" w:rsidRPr="00FC5BE3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5E53956" w14:textId="77777777" w:rsidR="005E35CB" w:rsidRPr="00FC5BE3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25D579BA" w14:textId="77777777" w:rsidR="005E35CB" w:rsidRDefault="005E35CB" w:rsidP="005E35CB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76598A0F">
        <w:rPr>
          <w:b/>
          <w:bCs/>
        </w:rPr>
        <w:t>CC432A</w:t>
      </w:r>
      <w:r>
        <w:t>&gt; tem profundidade 1. Os elementos &lt;</w:t>
      </w:r>
      <w:r w:rsidRPr="76598A0F">
        <w:rPr>
          <w:b/>
          <w:bCs/>
        </w:rPr>
        <w:t>messageHeader</w:t>
      </w:r>
      <w:r>
        <w:t>&gt; e &lt;</w:t>
      </w:r>
      <w:r w:rsidRPr="76598A0F">
        <w:rPr>
          <w:b/>
          <w:bCs/>
        </w:rPr>
        <w:t>ImportOperation</w:t>
      </w:r>
      <w:r>
        <w:t>&gt; tem profundidade 2. O elemento &lt;</w:t>
      </w:r>
      <w:r w:rsidRPr="76598A0F">
        <w:rPr>
          <w:b/>
          <w:bCs/>
        </w:rPr>
        <w:t>From</w:t>
      </w:r>
      <w:r>
        <w:t>&gt; (que se encontra dentro do ‘</w:t>
      </w:r>
      <w:r w:rsidRPr="76598A0F">
        <w:rPr>
          <w:b/>
          <w:bCs/>
        </w:rPr>
        <w:t>messageHeader</w:t>
      </w:r>
      <w:r>
        <w:t xml:space="preserve">’) tem profundidade 3. </w:t>
      </w:r>
    </w:p>
    <w:bookmarkEnd w:id="5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0243" w14:textId="77777777" w:rsidR="00B9707E" w:rsidRDefault="00B9707E" w:rsidP="00E91D07">
      <w:pPr>
        <w:spacing w:after="0" w:line="240" w:lineRule="auto"/>
      </w:pPr>
      <w:r>
        <w:separator/>
      </w:r>
    </w:p>
  </w:endnote>
  <w:endnote w:type="continuationSeparator" w:id="0">
    <w:p w14:paraId="1773D513" w14:textId="77777777" w:rsidR="00B9707E" w:rsidRDefault="00B9707E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E85DE24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536E3A35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223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B8D17DF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5842E984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7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E1CD855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4D1BC0FA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44A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1FE5F750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26BC294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0B457EC2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44A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5758BF1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5EB01CE5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44A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26DC81CB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4C3C944F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70BAFF0B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44A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14B9CC88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5E35CB" w14:paraId="6F8C0EA4" w14:textId="77777777" w:rsidTr="003C3A64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C7FD7F2" w14:textId="1D58F147" w:rsidR="005E35CB" w:rsidRDefault="005E35CB" w:rsidP="005E35CB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44A1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5E35CB" w14:paraId="202E5DD6" w14:textId="77777777" w:rsidTr="003C3A64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B1A9E77" w14:textId="705F9020" w:rsidR="005E35CB" w:rsidRDefault="005E35CB" w:rsidP="005E35CB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44A1C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73E22DA" w14:textId="74BA1258" w:rsidR="005E35CB" w:rsidRDefault="005E35CB" w:rsidP="005E35CB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5CC0D7E" w14:textId="77777777" w:rsidR="005E35CB" w:rsidRDefault="005E35CB" w:rsidP="005E35CB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34EF" w14:textId="77777777" w:rsidR="00B9707E" w:rsidRDefault="00B9707E" w:rsidP="00E91D07">
      <w:pPr>
        <w:spacing w:after="0" w:line="240" w:lineRule="auto"/>
      </w:pPr>
      <w:r>
        <w:separator/>
      </w:r>
    </w:p>
  </w:footnote>
  <w:footnote w:type="continuationSeparator" w:id="0">
    <w:p w14:paraId="16F86D55" w14:textId="77777777" w:rsidR="00B9707E" w:rsidRDefault="00B9707E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6D448C85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CB1A4E">
            <w:rPr>
              <w:rFonts w:eastAsia="Adobe Heiti Std R" w:cs="Arial"/>
              <w:color w:val="7F7F7F"/>
            </w:rPr>
            <w:t>Guia XML - Mensagem CC432A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1C270EEA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6A1F2B">
      <w:rPr>
        <w:rFonts w:eastAsia="Adobe Heiti Std R" w:cs="Arial"/>
        <w:color w:val="7F7F7F"/>
      </w:rPr>
      <w:t>Guia XML - Mensagem CC432A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58C2D0B9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6A1F2B">
      <w:rPr>
        <w:rFonts w:eastAsia="Adobe Heiti Std R" w:cs="Arial"/>
        <w:color w:val="7F7F7F"/>
      </w:rPr>
      <w:t>Guia XML - Mensagem CC432A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593F9E28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6A1F2B">
            <w:rPr>
              <w:rFonts w:eastAsia="Adobe Heiti Std R" w:cs="Arial"/>
              <w:color w:val="7F7F7F"/>
            </w:rPr>
            <w:t>Guia XML - Mensagem CC432A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45361B0C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6A1F2B">
      <w:rPr>
        <w:rFonts w:eastAsia="Adobe Heiti Std R" w:cs="Arial"/>
        <w:color w:val="7F7F7F"/>
      </w:rPr>
      <w:t>Guia XML - Mensagem CC432A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595EB5FC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6A1F2B">
      <w:rPr>
        <w:rFonts w:eastAsia="Adobe Heiti Std R" w:cs="Arial"/>
        <w:color w:val="7F7F7F"/>
      </w:rPr>
      <w:t>Guia XML - Mensagem CC432A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3"/>
  </w:num>
  <w:num w:numId="2" w16cid:durableId="1916090744">
    <w:abstractNumId w:val="15"/>
  </w:num>
  <w:num w:numId="3" w16cid:durableId="407653749">
    <w:abstractNumId w:val="23"/>
  </w:num>
  <w:num w:numId="4" w16cid:durableId="1140926260">
    <w:abstractNumId w:val="15"/>
  </w:num>
  <w:num w:numId="5" w16cid:durableId="1563710658">
    <w:abstractNumId w:val="23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1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29"/>
  </w:num>
  <w:num w:numId="17" w16cid:durableId="1860318410">
    <w:abstractNumId w:val="30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8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31565"/>
    <w:rsid w:val="00063BDB"/>
    <w:rsid w:val="00081CEF"/>
    <w:rsid w:val="000D12ED"/>
    <w:rsid w:val="000D733E"/>
    <w:rsid w:val="000D7F24"/>
    <w:rsid w:val="000F3CF8"/>
    <w:rsid w:val="00104A87"/>
    <w:rsid w:val="00106546"/>
    <w:rsid w:val="00107319"/>
    <w:rsid w:val="00161C5E"/>
    <w:rsid w:val="00162461"/>
    <w:rsid w:val="001703D5"/>
    <w:rsid w:val="0017683D"/>
    <w:rsid w:val="00184FBB"/>
    <w:rsid w:val="00187135"/>
    <w:rsid w:val="00197EF9"/>
    <w:rsid w:val="001D45CB"/>
    <w:rsid w:val="001E2B1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C6D70"/>
    <w:rsid w:val="002D637F"/>
    <w:rsid w:val="002D7563"/>
    <w:rsid w:val="002E20F9"/>
    <w:rsid w:val="002F22A2"/>
    <w:rsid w:val="0032284D"/>
    <w:rsid w:val="00340B50"/>
    <w:rsid w:val="00342441"/>
    <w:rsid w:val="00351E87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1731A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6140E6"/>
    <w:rsid w:val="00635CF9"/>
    <w:rsid w:val="00640F66"/>
    <w:rsid w:val="00640F89"/>
    <w:rsid w:val="00651CED"/>
    <w:rsid w:val="0065427D"/>
    <w:rsid w:val="0066157D"/>
    <w:rsid w:val="00675706"/>
    <w:rsid w:val="0068164B"/>
    <w:rsid w:val="006A1F2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B53FA"/>
    <w:rsid w:val="007E02DD"/>
    <w:rsid w:val="008125B7"/>
    <w:rsid w:val="008128F8"/>
    <w:rsid w:val="0083566B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610C7"/>
    <w:rsid w:val="00967C73"/>
    <w:rsid w:val="009911FD"/>
    <w:rsid w:val="009A0C1C"/>
    <w:rsid w:val="009A2D75"/>
    <w:rsid w:val="009D427B"/>
    <w:rsid w:val="009F10B7"/>
    <w:rsid w:val="00A02924"/>
    <w:rsid w:val="00A074F1"/>
    <w:rsid w:val="00A4106B"/>
    <w:rsid w:val="00A432B1"/>
    <w:rsid w:val="00A62A10"/>
    <w:rsid w:val="00A63C0A"/>
    <w:rsid w:val="00A77135"/>
    <w:rsid w:val="00A816BF"/>
    <w:rsid w:val="00A9321F"/>
    <w:rsid w:val="00A9484F"/>
    <w:rsid w:val="00AB77E2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9707E"/>
    <w:rsid w:val="00BF5281"/>
    <w:rsid w:val="00C10919"/>
    <w:rsid w:val="00C22067"/>
    <w:rsid w:val="00C46A7C"/>
    <w:rsid w:val="00C674AB"/>
    <w:rsid w:val="00C82562"/>
    <w:rsid w:val="00C862CF"/>
    <w:rsid w:val="00C9209D"/>
    <w:rsid w:val="00C96A25"/>
    <w:rsid w:val="00CA271A"/>
    <w:rsid w:val="00CA3026"/>
    <w:rsid w:val="00CA3771"/>
    <w:rsid w:val="00CB04B7"/>
    <w:rsid w:val="00CB1A4E"/>
    <w:rsid w:val="00CB33AA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7210"/>
    <w:rsid w:val="00D9650A"/>
    <w:rsid w:val="00DB2B82"/>
    <w:rsid w:val="00DB4315"/>
    <w:rsid w:val="00DB72F5"/>
    <w:rsid w:val="00DE46D4"/>
    <w:rsid w:val="00E2231C"/>
    <w:rsid w:val="00E25666"/>
    <w:rsid w:val="00E456FA"/>
    <w:rsid w:val="00E61DE2"/>
    <w:rsid w:val="00E7176A"/>
    <w:rsid w:val="00E91D07"/>
    <w:rsid w:val="00EB34DE"/>
    <w:rsid w:val="00EC53D6"/>
    <w:rsid w:val="00F1267C"/>
    <w:rsid w:val="00F25FEE"/>
    <w:rsid w:val="00F44A1C"/>
    <w:rsid w:val="00F47A45"/>
    <w:rsid w:val="00F609B3"/>
    <w:rsid w:val="00F61D5F"/>
    <w:rsid w:val="00F67034"/>
    <w:rsid w:val="00F71AF3"/>
    <w:rsid w:val="00F74467"/>
    <w:rsid w:val="00F921A8"/>
    <w:rsid w:val="00F924B6"/>
    <w:rsid w:val="00FD5694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057D0-4CDF-49AE-96D7-3FEA815F07A0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58</TotalTime>
  <Pages>8</Pages>
  <Words>967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76</cp:revision>
  <cp:lastPrinted>2018-04-12T08:26:00Z</cp:lastPrinted>
  <dcterms:created xsi:type="dcterms:W3CDTF">2023-02-02T09:29:00Z</dcterms:created>
  <dcterms:modified xsi:type="dcterms:W3CDTF">2023-02-27T15:46:00Z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CC432A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